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C0A7B" w14:textId="77777777" w:rsidR="00B8502F" w:rsidRDefault="00B8502F" w:rsidP="00B850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GODFREY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fl.1498)</w:t>
      </w:r>
    </w:p>
    <w:p w14:paraId="780AF5AF" w14:textId="77777777" w:rsidR="00B8502F" w:rsidRDefault="00B8502F" w:rsidP="00B850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Lydd, Kent.</w:t>
      </w:r>
    </w:p>
    <w:p w14:paraId="57803515" w14:textId="77777777" w:rsidR="00B8502F" w:rsidRDefault="00B8502F" w:rsidP="00B8502F">
      <w:pPr>
        <w:pStyle w:val="NoSpacing"/>
        <w:rPr>
          <w:rFonts w:cs="Times New Roman"/>
          <w:szCs w:val="24"/>
        </w:rPr>
      </w:pPr>
    </w:p>
    <w:p w14:paraId="6C813FDE" w14:textId="77777777" w:rsidR="00B8502F" w:rsidRDefault="00B8502F" w:rsidP="00B8502F">
      <w:pPr>
        <w:pStyle w:val="NoSpacing"/>
        <w:rPr>
          <w:rFonts w:cs="Times New Roman"/>
          <w:szCs w:val="24"/>
        </w:rPr>
      </w:pPr>
    </w:p>
    <w:p w14:paraId="357C0E4D" w14:textId="77777777" w:rsidR="00B8502F" w:rsidRDefault="00B8502F" w:rsidP="00B850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Thomas(q.v.).</w:t>
      </w:r>
    </w:p>
    <w:p w14:paraId="733D741D" w14:textId="77777777" w:rsidR="00B8502F" w:rsidRDefault="00B8502F" w:rsidP="00B850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E86084">
          <w:rPr>
            <w:rStyle w:val="Hyperlink"/>
            <w:rFonts w:cs="Times New Roman"/>
            <w:szCs w:val="24"/>
          </w:rPr>
          <w:t>https://www.kentarchaeology.org.uk/Research/Libr/Wills/Bk58/079a.htm</w:t>
        </w:r>
      </w:hyperlink>
      <w:r>
        <w:rPr>
          <w:rFonts w:cs="Times New Roman"/>
          <w:szCs w:val="24"/>
        </w:rPr>
        <w:t xml:space="preserve"> )</w:t>
      </w:r>
    </w:p>
    <w:p w14:paraId="179C7C11" w14:textId="77777777" w:rsidR="00B8502F" w:rsidRDefault="00B8502F" w:rsidP="00B850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John(q.v.).  (ibid.)</w:t>
      </w:r>
    </w:p>
    <w:p w14:paraId="695051A5" w14:textId="77777777" w:rsidR="00B8502F" w:rsidRDefault="00B8502F" w:rsidP="00B8502F">
      <w:pPr>
        <w:pStyle w:val="NoSpacing"/>
        <w:rPr>
          <w:rFonts w:cs="Times New Roman"/>
          <w:szCs w:val="24"/>
        </w:rPr>
      </w:pPr>
    </w:p>
    <w:p w14:paraId="49590CFE" w14:textId="77777777" w:rsidR="00B8502F" w:rsidRDefault="00B8502F" w:rsidP="00B8502F">
      <w:pPr>
        <w:pStyle w:val="NoSpacing"/>
        <w:rPr>
          <w:rFonts w:cs="Times New Roman"/>
          <w:szCs w:val="24"/>
        </w:rPr>
      </w:pPr>
    </w:p>
    <w:p w14:paraId="7854553F" w14:textId="77777777" w:rsidR="00B8502F" w:rsidRDefault="00B8502F" w:rsidP="00B850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Jan.1498</w:t>
      </w:r>
      <w:r>
        <w:rPr>
          <w:rFonts w:cs="Times New Roman"/>
          <w:szCs w:val="24"/>
        </w:rPr>
        <w:tab/>
        <w:t>Thomas made his Will, in which he bequeathed her his tenement,</w:t>
      </w:r>
    </w:p>
    <w:p w14:paraId="56573E15" w14:textId="77777777" w:rsidR="00B8502F" w:rsidRDefault="00B8502F" w:rsidP="00B8502F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and made her a co-</w:t>
      </w:r>
      <w:proofErr w:type="spellStart"/>
      <w:r>
        <w:rPr>
          <w:rFonts w:cs="Times New Roman"/>
          <w:szCs w:val="24"/>
        </w:rPr>
        <w:t>execeutor</w:t>
      </w:r>
      <w:proofErr w:type="spellEnd"/>
      <w:r>
        <w:rPr>
          <w:rFonts w:cs="Times New Roman"/>
          <w:szCs w:val="24"/>
        </w:rPr>
        <w:t>. (ibid.)</w:t>
      </w:r>
    </w:p>
    <w:p w14:paraId="6BF5908E" w14:textId="77777777" w:rsidR="00B8502F" w:rsidRDefault="00B8502F" w:rsidP="00B8502F">
      <w:pPr>
        <w:pStyle w:val="NoSpacing"/>
        <w:rPr>
          <w:rFonts w:cs="Times New Roman"/>
          <w:szCs w:val="24"/>
        </w:rPr>
      </w:pPr>
    </w:p>
    <w:p w14:paraId="46B78B20" w14:textId="77777777" w:rsidR="00B8502F" w:rsidRDefault="00B8502F" w:rsidP="00B8502F">
      <w:pPr>
        <w:pStyle w:val="NoSpacing"/>
        <w:rPr>
          <w:rFonts w:cs="Times New Roman"/>
          <w:szCs w:val="24"/>
        </w:rPr>
      </w:pPr>
    </w:p>
    <w:p w14:paraId="0A612810" w14:textId="77777777" w:rsidR="00B8502F" w:rsidRDefault="00B8502F" w:rsidP="00B850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December 2023</w:t>
      </w:r>
    </w:p>
    <w:p w14:paraId="437DF73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E79AF" w14:textId="77777777" w:rsidR="00B8502F" w:rsidRDefault="00B8502F" w:rsidP="009139A6">
      <w:r>
        <w:separator/>
      </w:r>
    </w:p>
  </w:endnote>
  <w:endnote w:type="continuationSeparator" w:id="0">
    <w:p w14:paraId="3295673F" w14:textId="77777777" w:rsidR="00B8502F" w:rsidRDefault="00B850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A7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1B37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05E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500C3" w14:textId="77777777" w:rsidR="00B8502F" w:rsidRDefault="00B8502F" w:rsidP="009139A6">
      <w:r>
        <w:separator/>
      </w:r>
    </w:p>
  </w:footnote>
  <w:footnote w:type="continuationSeparator" w:id="0">
    <w:p w14:paraId="33FD65A1" w14:textId="77777777" w:rsidR="00B8502F" w:rsidRDefault="00B850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7C2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7DF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694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02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8502F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4B4E6"/>
  <w15:chartTrackingRefBased/>
  <w15:docId w15:val="{2D16ED97-714A-40E5-A7FE-4BE2AEE58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850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Bk58/079a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2023-12-14T17:46:00Z</dcterms:created>
  <dcterms:modified xsi:type="dcterms:W3CDTF">2023-12-14T17:47:00Z</dcterms:modified>
</cp:coreProperties>
</file>